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8710A" w14:textId="77777777" w:rsidR="002B426C" w:rsidRDefault="002B426C" w:rsidP="00D04B17"/>
    <w:p w14:paraId="73C56C50" w14:textId="77777777" w:rsidR="00763ECF" w:rsidRPr="00763ECF" w:rsidRDefault="00763ECF" w:rsidP="00763ECF"/>
    <w:p w14:paraId="77D9378A" w14:textId="77777777" w:rsidR="00763ECF" w:rsidRPr="00763ECF" w:rsidRDefault="00763ECF" w:rsidP="00763ECF"/>
    <w:p w14:paraId="63349A59" w14:textId="77777777" w:rsidR="00763ECF" w:rsidRPr="00763ECF" w:rsidRDefault="00763ECF" w:rsidP="00763ECF"/>
    <w:p w14:paraId="741233DA" w14:textId="77777777" w:rsidR="00763ECF" w:rsidRPr="00763ECF" w:rsidRDefault="00763ECF" w:rsidP="00763ECF"/>
    <w:p w14:paraId="795C2522" w14:textId="77777777" w:rsidR="00763ECF" w:rsidRPr="00763ECF" w:rsidRDefault="00763ECF" w:rsidP="00763ECF"/>
    <w:p w14:paraId="5F097BC4" w14:textId="77777777" w:rsidR="00763ECF" w:rsidRPr="00763ECF" w:rsidRDefault="00763ECF" w:rsidP="00763ECF"/>
    <w:p w14:paraId="09DDF622" w14:textId="77777777" w:rsidR="00763ECF" w:rsidRPr="00763ECF" w:rsidRDefault="00763ECF" w:rsidP="00763ECF"/>
    <w:p w14:paraId="2338275B" w14:textId="77777777" w:rsidR="00763ECF" w:rsidRPr="00763ECF" w:rsidRDefault="00763ECF" w:rsidP="00763ECF"/>
    <w:p w14:paraId="3C4A9FF5" w14:textId="77777777" w:rsidR="00763ECF" w:rsidRPr="00763ECF" w:rsidRDefault="00763ECF" w:rsidP="00763ECF"/>
    <w:p w14:paraId="15E741F0" w14:textId="77777777" w:rsidR="00763ECF" w:rsidRPr="00763ECF" w:rsidRDefault="00763ECF" w:rsidP="00763ECF"/>
    <w:p w14:paraId="63D9560C" w14:textId="77777777" w:rsidR="00763ECF" w:rsidRPr="00763ECF" w:rsidRDefault="00763ECF" w:rsidP="00763ECF"/>
    <w:p w14:paraId="23C6FD9A" w14:textId="77777777" w:rsidR="00763ECF" w:rsidRPr="00763ECF" w:rsidRDefault="00763ECF" w:rsidP="00763ECF"/>
    <w:p w14:paraId="23FBBE5C" w14:textId="77777777" w:rsidR="00763ECF" w:rsidRPr="00763ECF" w:rsidRDefault="00763ECF" w:rsidP="00763ECF"/>
    <w:p w14:paraId="0BC298DB" w14:textId="77777777" w:rsidR="00763ECF" w:rsidRPr="00763ECF" w:rsidRDefault="00763ECF" w:rsidP="00763ECF"/>
    <w:p w14:paraId="436EBD56" w14:textId="77777777" w:rsidR="00763ECF" w:rsidRPr="00763ECF" w:rsidRDefault="00763ECF" w:rsidP="00763ECF"/>
    <w:p w14:paraId="0A62536D" w14:textId="77777777" w:rsidR="00763ECF" w:rsidRPr="00763ECF" w:rsidRDefault="00763ECF" w:rsidP="00763ECF"/>
    <w:p w14:paraId="79274580" w14:textId="77777777" w:rsidR="00763ECF" w:rsidRPr="00763ECF" w:rsidRDefault="00763ECF" w:rsidP="00763ECF"/>
    <w:p w14:paraId="72A23596" w14:textId="77777777" w:rsidR="00763ECF" w:rsidRPr="00763ECF" w:rsidRDefault="00763ECF" w:rsidP="00763ECF"/>
    <w:p w14:paraId="53EE9F85" w14:textId="77777777" w:rsidR="00763ECF" w:rsidRPr="00763ECF" w:rsidRDefault="00763ECF" w:rsidP="00763ECF"/>
    <w:p w14:paraId="046A9E0B" w14:textId="77777777" w:rsidR="00763ECF" w:rsidRPr="00763ECF" w:rsidRDefault="00763ECF" w:rsidP="00763ECF"/>
    <w:p w14:paraId="093DAE9E" w14:textId="77777777" w:rsidR="00763ECF" w:rsidRPr="00763ECF" w:rsidRDefault="00763ECF" w:rsidP="00763ECF"/>
    <w:p w14:paraId="1E6093BB" w14:textId="77777777" w:rsidR="00763ECF" w:rsidRPr="00763ECF" w:rsidRDefault="00763ECF" w:rsidP="00763ECF"/>
    <w:p w14:paraId="7A10267A" w14:textId="1D3D3F0D" w:rsidR="00763ECF" w:rsidRDefault="00763ECF" w:rsidP="00763ECF"/>
    <w:p w14:paraId="51A8A692" w14:textId="4E0B0881" w:rsidR="004B027A" w:rsidRDefault="004B027A" w:rsidP="00763ECF"/>
    <w:p w14:paraId="1852120F" w14:textId="1F8B9115" w:rsidR="004B027A" w:rsidRDefault="004B027A" w:rsidP="00763ECF"/>
    <w:p w14:paraId="48499EFB" w14:textId="77777777" w:rsidR="004B027A" w:rsidRPr="00763ECF" w:rsidRDefault="004B027A" w:rsidP="00763ECF"/>
    <w:p w14:paraId="58A10357" w14:textId="77777777" w:rsidR="00763ECF" w:rsidRPr="00763ECF" w:rsidRDefault="00763ECF" w:rsidP="00763ECF"/>
    <w:p w14:paraId="340A0589" w14:textId="77777777" w:rsidR="00763ECF" w:rsidRPr="00763ECF" w:rsidRDefault="00763ECF" w:rsidP="00763ECF"/>
    <w:p w14:paraId="7F8325F1" w14:textId="77777777" w:rsidR="00763ECF" w:rsidRPr="00763ECF" w:rsidRDefault="00763ECF" w:rsidP="00763ECF"/>
    <w:p w14:paraId="65539233" w14:textId="77777777" w:rsidR="00763ECF" w:rsidRPr="00763ECF" w:rsidRDefault="00763ECF" w:rsidP="00763ECF"/>
    <w:p w14:paraId="521C8DE9" w14:textId="77777777" w:rsidR="00763ECF" w:rsidRPr="00763ECF" w:rsidRDefault="00763ECF" w:rsidP="00763ECF"/>
    <w:sectPr w:rsidR="00763ECF" w:rsidRPr="00763ECF" w:rsidSect="002B4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899" w:orient="landscape"/>
      <w:pgMar w:top="1973" w:right="1196" w:bottom="1099" w:left="758" w:header="648" w:footer="114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88E92" w14:textId="77777777" w:rsidR="0001561F" w:rsidRDefault="0001561F">
      <w:r>
        <w:separator/>
      </w:r>
    </w:p>
  </w:endnote>
  <w:endnote w:type="continuationSeparator" w:id="0">
    <w:p w14:paraId="1AE051CC" w14:textId="77777777" w:rsidR="0001561F" w:rsidRDefault="0001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87F4B" w14:textId="77777777" w:rsidR="00050BD5" w:rsidRDefault="00050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DC33" w14:textId="09649974" w:rsidR="00363BCE" w:rsidRPr="00662A76" w:rsidRDefault="004B027A" w:rsidP="001C177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7AAE527" wp14:editId="70FBDD45">
              <wp:simplePos x="0" y="0"/>
              <wp:positionH relativeFrom="column">
                <wp:posOffset>7620</wp:posOffset>
              </wp:positionH>
              <wp:positionV relativeFrom="paragraph">
                <wp:posOffset>-33020</wp:posOffset>
              </wp:positionV>
              <wp:extent cx="6330950" cy="28575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E81A71" w14:textId="77777777" w:rsidR="002B426C" w:rsidRPr="00D115D7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proofErr w:type="gramStart"/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 |</w:t>
                          </w:r>
                          <w:proofErr w:type="gramEnd"/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 Telephone: 011 085 2001  |  Fax: 011 388 4010  |  Website: www.gep.co.za</w:t>
                          </w:r>
                        </w:p>
                        <w:p w14:paraId="1C4B1A00" w14:textId="77777777" w:rsidR="002B426C" w:rsidRPr="00AD373F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AE52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left:0;text-align:left;margin-left:.6pt;margin-top:-2.6pt;width:498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" filled="f" stroked="f">
              <v:textbox inset="3mm,2.5mm">
                <w:txbxContent>
                  <w:p w14:paraId="0DE81A71" w14:textId="77777777" w:rsidR="002B426C" w:rsidRPr="00D115D7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1C4B1A00" w14:textId="77777777" w:rsidR="002B426C" w:rsidRPr="00AD373F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225B48D" wp14:editId="551B0EE6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7369175" cy="71628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36917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60BC87E3" w14:textId="30A3A2A9" w:rsidR="002B426C" w:rsidRPr="00F01C7D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Mphahlele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Mangcu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</w:t>
                          </w:r>
                          <w:proofErr w:type="spellStart"/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Zamxaka</w:t>
                          </w:r>
                          <w:proofErr w:type="spellEnd"/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(Chief Executive Officer),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proofErr w:type="spellStart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</w:t>
                          </w:r>
                          <w:proofErr w:type="spellEnd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Bantfu</w:t>
                          </w:r>
                          <w:proofErr w:type="spellEnd"/>
                          <w:r w:rsidR="00D4574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D4574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D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Maithufi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Mr. L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Marincowitz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Mr. K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Mogotsi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Ms. B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Mahlutshana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T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Rasenyalo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D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Maphanzela</w:t>
                          </w:r>
                          <w:proofErr w:type="spellEnd"/>
                        </w:p>
                        <w:p w14:paraId="3BB5F90A" w14:textId="77777777" w:rsidR="002B426C" w:rsidRPr="00D115D7" w:rsidRDefault="002B426C" w:rsidP="002B426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4F1FCBD9" w14:textId="77777777" w:rsidR="002B426C" w:rsidRPr="00822C80" w:rsidRDefault="002B426C" w:rsidP="002B426C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11DC2E29" w14:textId="77777777" w:rsidR="002B426C" w:rsidRPr="00171BDF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  <w:p w14:paraId="46E384B4" w14:textId="77777777" w:rsidR="002B426C" w:rsidRPr="00CB19A4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  <w:p w14:paraId="2166D4DE" w14:textId="77777777" w:rsidR="002B426C" w:rsidRPr="00F01C7D" w:rsidRDefault="002B426C" w:rsidP="002B426C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25B48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0;margin-top:14.75pt;width:580.25pt;height:5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" fillcolor="window" stroked="f">
              <v:textbox inset="3mm,2.5mm">
                <w:txbxContent>
                  <w:p w14:paraId="60BC87E3" w14:textId="30A3A2A9" w:rsidR="002B426C" w:rsidRPr="00F01C7D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Mphahlele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Mangcu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</w:t>
                    </w:r>
                    <w:proofErr w:type="spellStart"/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Zamxaka</w:t>
                    </w:r>
                    <w:proofErr w:type="spellEnd"/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(Chief Executive Officer),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proofErr w:type="spellStart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</w:t>
                    </w:r>
                    <w:proofErr w:type="spellEnd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Bantfu</w:t>
                    </w:r>
                    <w:proofErr w:type="spellEnd"/>
                    <w:r w:rsidR="00D45749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D4574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D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Maithufi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Mr. L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Marincowitz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Mr. K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Mogotsi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Ms. B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Mahlutshana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T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Rasenyalo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D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Maphanzela</w:t>
                    </w:r>
                    <w:proofErr w:type="spellEnd"/>
                  </w:p>
                  <w:p w14:paraId="3BB5F90A" w14:textId="77777777" w:rsidR="002B426C" w:rsidRPr="00D115D7" w:rsidRDefault="002B426C" w:rsidP="002B426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4F1FCBD9" w14:textId="77777777" w:rsidR="002B426C" w:rsidRPr="00822C80" w:rsidRDefault="002B426C" w:rsidP="002B426C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11DC2E29" w14:textId="77777777" w:rsidR="002B426C" w:rsidRPr="00171BDF" w:rsidRDefault="002B426C" w:rsidP="002B426C">
                    <w:pPr>
                      <w:rPr>
                        <w:szCs w:val="13"/>
                      </w:rPr>
                    </w:pPr>
                  </w:p>
                  <w:p w14:paraId="46E384B4" w14:textId="77777777" w:rsidR="002B426C" w:rsidRPr="00CB19A4" w:rsidRDefault="002B426C" w:rsidP="002B426C">
                    <w:pPr>
                      <w:rPr>
                        <w:szCs w:val="13"/>
                      </w:rPr>
                    </w:pPr>
                  </w:p>
                  <w:p w14:paraId="2166D4DE" w14:textId="77777777" w:rsidR="002B426C" w:rsidRPr="00F01C7D" w:rsidRDefault="002B426C" w:rsidP="002B426C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3B8C6595" wp14:editId="341F35B9">
          <wp:simplePos x="0" y="0"/>
          <wp:positionH relativeFrom="column">
            <wp:posOffset>7197725</wp:posOffset>
          </wp:positionH>
          <wp:positionV relativeFrom="paragraph">
            <wp:posOffset>-44450</wp:posOffset>
          </wp:positionV>
          <wp:extent cx="2687955" cy="798195"/>
          <wp:effectExtent l="0" t="0" r="0" b="0"/>
          <wp:wrapNone/>
          <wp:docPr id="11" name="Picture 1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5E43" w14:textId="1615AB50" w:rsidR="00363BCE" w:rsidRDefault="004B027A" w:rsidP="00E25996">
    <w:pPr>
      <w:pStyle w:val="Footer"/>
      <w:tabs>
        <w:tab w:val="clear" w:pos="4320"/>
        <w:tab w:val="clear" w:pos="8640"/>
        <w:tab w:val="left" w:pos="280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B69FE3C" wp14:editId="659B68F0">
              <wp:simplePos x="0" y="0"/>
              <wp:positionH relativeFrom="column">
                <wp:posOffset>-121285</wp:posOffset>
              </wp:positionH>
              <wp:positionV relativeFrom="paragraph">
                <wp:posOffset>242570</wp:posOffset>
              </wp:positionV>
              <wp:extent cx="7369175" cy="7162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736917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29EDB87" w14:textId="4CAC31AE" w:rsidR="00F01C7D" w:rsidRPr="00F01C7D" w:rsidRDefault="00F01C7D" w:rsidP="00F01C7D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Mphahlele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Mangcu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="00DE2169"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 w:rsidR="00DE216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E2169"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</w:t>
                          </w:r>
                          <w:proofErr w:type="spellStart"/>
                          <w:r w:rsidR="00DE2169"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Zamxaka</w:t>
                          </w:r>
                          <w:proofErr w:type="spellEnd"/>
                          <w:r w:rsidR="00DE2169"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="00DE216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(Chief Executive Officer),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proofErr w:type="spellStart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</w:t>
                          </w:r>
                          <w:proofErr w:type="spellEnd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="00D45749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Bantfu</w:t>
                          </w:r>
                          <w:proofErr w:type="spellEnd"/>
                          <w:r w:rsidR="00D45749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D45749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D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Maithufi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Mr. L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Marincowitz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Mr. K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Mogotsi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Ms. B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Mahlutshana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T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Rasenyalo</w:t>
                          </w:r>
                          <w:proofErr w:type="spellEnd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D </w:t>
                          </w:r>
                          <w:proofErr w:type="spellStart"/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Maphanzela</w:t>
                          </w:r>
                          <w:proofErr w:type="spellEnd"/>
                        </w:p>
                        <w:p w14:paraId="235887C0" w14:textId="77777777" w:rsidR="00F01C7D" w:rsidRPr="00D115D7" w:rsidRDefault="00F01C7D" w:rsidP="00F01C7D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165C8757" w14:textId="77777777" w:rsidR="00F01C7D" w:rsidRPr="00822C80" w:rsidRDefault="00F01C7D" w:rsidP="00F01C7D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76C0D860" w14:textId="77777777" w:rsidR="00F01C7D" w:rsidRPr="00171BDF" w:rsidRDefault="00F01C7D" w:rsidP="00F01C7D">
                          <w:pPr>
                            <w:rPr>
                              <w:szCs w:val="13"/>
                            </w:rPr>
                          </w:pPr>
                        </w:p>
                        <w:p w14:paraId="5F39D32C" w14:textId="77777777" w:rsidR="00F01C7D" w:rsidRPr="00CB19A4" w:rsidRDefault="00F01C7D" w:rsidP="00F01C7D">
                          <w:pPr>
                            <w:rPr>
                              <w:szCs w:val="13"/>
                            </w:rPr>
                          </w:pPr>
                        </w:p>
                        <w:p w14:paraId="48671D9E" w14:textId="77777777" w:rsidR="00E25996" w:rsidRPr="00F01C7D" w:rsidRDefault="00E25996" w:rsidP="00F01C7D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69FE3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-9.55pt;margin-top:19.1pt;width:580.25pt;height:56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" fillcolor="window" stroked="f">
              <v:textbox inset="3mm,2.5mm">
                <w:txbxContent>
                  <w:p w14:paraId="029EDB87" w14:textId="4CAC31AE" w:rsidR="00F01C7D" w:rsidRPr="00F01C7D" w:rsidRDefault="00F01C7D" w:rsidP="00F01C7D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Mphahlele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Mangcu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="00DE2169"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 w:rsidR="00DE2169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="00DE2169"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</w:t>
                    </w:r>
                    <w:proofErr w:type="spellStart"/>
                    <w:r w:rsidR="00DE2169"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Zamxaka</w:t>
                    </w:r>
                    <w:proofErr w:type="spellEnd"/>
                    <w:r w:rsidR="00DE2169"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="00DE216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(Chief Executive Officer),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proofErr w:type="spellStart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</w:t>
                    </w:r>
                    <w:proofErr w:type="spellEnd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="00D45749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Bantfu</w:t>
                    </w:r>
                    <w:proofErr w:type="spellEnd"/>
                    <w:r w:rsidR="00D45749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D45749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D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Maithufi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Mr. L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Marincowitz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Mr. K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Mogotsi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Ms. B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Mahlutshana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T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Rasenyalo</w:t>
                    </w:r>
                    <w:proofErr w:type="spellEnd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D </w:t>
                    </w:r>
                    <w:proofErr w:type="spellStart"/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Maphanzela</w:t>
                    </w:r>
                    <w:proofErr w:type="spellEnd"/>
                  </w:p>
                  <w:p w14:paraId="235887C0" w14:textId="77777777" w:rsidR="00F01C7D" w:rsidRPr="00D115D7" w:rsidRDefault="00F01C7D" w:rsidP="00F01C7D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165C8757" w14:textId="77777777" w:rsidR="00F01C7D" w:rsidRPr="00822C80" w:rsidRDefault="00F01C7D" w:rsidP="00F01C7D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76C0D860" w14:textId="77777777" w:rsidR="00F01C7D" w:rsidRPr="00171BDF" w:rsidRDefault="00F01C7D" w:rsidP="00F01C7D">
                    <w:pPr>
                      <w:rPr>
                        <w:szCs w:val="13"/>
                      </w:rPr>
                    </w:pPr>
                  </w:p>
                  <w:p w14:paraId="5F39D32C" w14:textId="77777777" w:rsidR="00F01C7D" w:rsidRPr="00CB19A4" w:rsidRDefault="00F01C7D" w:rsidP="00F01C7D">
                    <w:pPr>
                      <w:rPr>
                        <w:szCs w:val="13"/>
                      </w:rPr>
                    </w:pPr>
                  </w:p>
                  <w:p w14:paraId="48671D9E" w14:textId="77777777" w:rsidR="00E25996" w:rsidRPr="00F01C7D" w:rsidRDefault="00E25996" w:rsidP="00F01C7D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C4AFD45" wp14:editId="021C9080">
              <wp:simplePos x="0" y="0"/>
              <wp:positionH relativeFrom="column">
                <wp:posOffset>-113665</wp:posOffset>
              </wp:positionH>
              <wp:positionV relativeFrom="paragraph">
                <wp:posOffset>8255</wp:posOffset>
              </wp:positionV>
              <wp:extent cx="6330950" cy="2857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24A8C" w14:textId="77777777" w:rsidR="00951308" w:rsidRPr="00D115D7" w:rsidRDefault="00E25996" w:rsidP="00951308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proofErr w:type="gramStart"/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 |</w:t>
                          </w:r>
                          <w:proofErr w:type="gramEnd"/>
                          <w:r w:rsidR="00951308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 Telephone: 011 085 2001  |  Fax: 011 388 4010  |  Website: www.gep.co.za</w:t>
                          </w:r>
                        </w:p>
                        <w:p w14:paraId="78929CB2" w14:textId="77777777" w:rsidR="00E25996" w:rsidRPr="00AD373F" w:rsidRDefault="00E25996" w:rsidP="00E25996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4AFD45" id="Text Box 3" o:spid="_x0000_s1031" type="#_x0000_t202" style="position:absolute;margin-left:-8.95pt;margin-top:.65pt;width:498.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" filled="f" stroked="f">
              <v:textbox inset="3mm,2.5mm">
                <w:txbxContent>
                  <w:p w14:paraId="02224A8C" w14:textId="77777777" w:rsidR="00951308" w:rsidRPr="00D115D7" w:rsidRDefault="00E25996" w:rsidP="00951308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="00951308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78929CB2" w14:textId="77777777" w:rsidR="00E25996" w:rsidRPr="00AD373F" w:rsidRDefault="00E25996" w:rsidP="00E25996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4144" behindDoc="1" locked="0" layoutInCell="1" allowOverlap="1" wp14:anchorId="03E2FFC2" wp14:editId="10B65AF4">
          <wp:simplePos x="0" y="0"/>
          <wp:positionH relativeFrom="column">
            <wp:posOffset>7076440</wp:posOffset>
          </wp:positionH>
          <wp:positionV relativeFrom="paragraph">
            <wp:posOffset>-3175</wp:posOffset>
          </wp:positionV>
          <wp:extent cx="2687955" cy="798195"/>
          <wp:effectExtent l="0" t="0" r="0" b="0"/>
          <wp:wrapNone/>
          <wp:docPr id="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5996">
      <w:tab/>
    </w:r>
  </w:p>
  <w:p w14:paraId="6DCED786" w14:textId="46E74429" w:rsidR="00363BCE" w:rsidRPr="00A252C8" w:rsidRDefault="004B027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67A7817" wp14:editId="2DE1B4F1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F85DC2" id="Rectangle 1" o:spid="_x0000_s1026" style="position:absolute;margin-left:58.05pt;margin-top:18.2pt;width:4in;height:72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fP1Wlt4AAAAKAQAADwAAAAAAAAAAAAAAAABHBAAAZHJzL2Rv&#10;d25yZXYueG1sUEsFBgAAAAAEAAQA8wAAAFIFAAAAAA==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1AEB" w14:textId="77777777" w:rsidR="0001561F" w:rsidRDefault="0001561F">
      <w:r>
        <w:separator/>
      </w:r>
    </w:p>
  </w:footnote>
  <w:footnote w:type="continuationSeparator" w:id="0">
    <w:p w14:paraId="27C29E5A" w14:textId="77777777" w:rsidR="0001561F" w:rsidRDefault="00015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AD20" w14:textId="77777777" w:rsidR="00363BCE" w:rsidRDefault="00000000">
    <w:pPr>
      <w:pStyle w:val="Header"/>
    </w:pPr>
    <w:r>
      <w:rPr>
        <w:szCs w:val="20"/>
        <w:lang w:val="en-ZA" w:eastAsia="en-ZA"/>
      </w:rPr>
      <w:pict w14:anchorId="119855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4" type="#_x0000_t75" style="position:absolute;margin-left:0;margin-top:0;width:595.7pt;height:842.15pt;z-index:-251649024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4470" w14:textId="0488BC59" w:rsidR="00363BCE" w:rsidRDefault="004B027A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C083E98" wp14:editId="50A27C55">
              <wp:simplePos x="0" y="0"/>
              <wp:positionH relativeFrom="column">
                <wp:posOffset>9866630</wp:posOffset>
              </wp:positionH>
              <wp:positionV relativeFrom="paragraph">
                <wp:posOffset>311150</wp:posOffset>
              </wp:positionV>
              <wp:extent cx="342900" cy="2971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53041F" id="Rectangle 19" o:spid="_x0000_s1026" style="position:absolute;margin-left:776.9pt;margin-top:24.5pt;width:27pt;height:23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OsZEw7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3561D3F" wp14:editId="6B92A0BD">
              <wp:simplePos x="0" y="0"/>
              <wp:positionH relativeFrom="column">
                <wp:posOffset>9867265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98D0B4" id="Rectangle 18" o:spid="_x0000_s1026" style="position:absolute;margin-left:776.95pt;margin-top:-31.9pt;width:27pt;height:57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9ACAD11" wp14:editId="58D0D476">
              <wp:simplePos x="0" y="0"/>
              <wp:positionH relativeFrom="column">
                <wp:posOffset>9874250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7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20F34A" id="Rectangle 17" o:spid="_x0000_s1026" style="position:absolute;margin-left:777.5pt;margin-top:55.3pt;width:27pt;height:755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10781AFA" wp14:editId="52D505F7">
          <wp:simplePos x="0" y="0"/>
          <wp:positionH relativeFrom="column">
            <wp:posOffset>7938770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6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AFAC54" wp14:editId="2E285F6A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5DD031" w14:textId="77777777" w:rsidR="00D56D3B" w:rsidRPr="00912E99" w:rsidRDefault="00D56D3B" w:rsidP="00D56D3B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623DFC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1108A65E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FAC5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-7.95pt;margin-top:40.7pt;width:275.85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135DD031" w14:textId="77777777" w:rsidR="00D56D3B" w:rsidRPr="00912E99" w:rsidRDefault="00D56D3B" w:rsidP="00D56D3B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623DFC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1108A65E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7073059A" wp14:editId="0FF01B32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4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5629" w14:textId="59F2EFB5" w:rsidR="00363BCE" w:rsidRDefault="004B027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21CF3C" wp14:editId="0C0FEC8F">
              <wp:simplePos x="0" y="0"/>
              <wp:positionH relativeFrom="column">
                <wp:posOffset>9861550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FA8266" id="Rectangle 10" o:spid="_x0000_s1026" style="position:absolute;margin-left:776.5pt;margin-top:-31.9pt;width:27pt;height:57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7017FCEC" wp14:editId="45382DE3">
              <wp:simplePos x="0" y="0"/>
              <wp:positionH relativeFrom="column">
                <wp:posOffset>9862185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9BD300" id="Rectangle 9" o:spid="_x0000_s1026" style="position:absolute;margin-left:776.55pt;margin-top:24.7pt;width:27pt;height:23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Mqtgq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634ED88D" wp14:editId="16C78F4E">
              <wp:simplePos x="0" y="0"/>
              <wp:positionH relativeFrom="column">
                <wp:posOffset>9861550</wp:posOffset>
              </wp:positionH>
              <wp:positionV relativeFrom="paragraph">
                <wp:posOffset>744220</wp:posOffset>
              </wp:positionV>
              <wp:extent cx="342900" cy="9591040"/>
              <wp:effectExtent l="0" t="0" r="0" b="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0B9E73" id="Rectangle 8" o:spid="_x0000_s1026" style="position:absolute;margin-left:776.5pt;margin-top:58.6pt;width:27pt;height:755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62D68BF0" wp14:editId="733D791E">
          <wp:simplePos x="0" y="0"/>
          <wp:positionH relativeFrom="column">
            <wp:posOffset>7937500</wp:posOffset>
          </wp:positionH>
          <wp:positionV relativeFrom="paragraph">
            <wp:posOffset>-177165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7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C3538C" wp14:editId="53712364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1D14D" w14:textId="77777777" w:rsidR="00363BCE" w:rsidRPr="00912E99" w:rsidRDefault="00623DFC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623DFC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353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-9.75pt;margin-top:37.45pt;width:275.8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22B1D14D" w14:textId="77777777" w:rsidR="00363BCE" w:rsidRPr="00912E99" w:rsidRDefault="00623DFC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623DFC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1" locked="0" layoutInCell="1" allowOverlap="1" wp14:anchorId="6F690822" wp14:editId="76355472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5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20883">
    <w:abstractNumId w:val="0"/>
  </w:num>
  <w:num w:numId="2" w16cid:durableId="330107958">
    <w:abstractNumId w:val="2"/>
  </w:num>
  <w:num w:numId="3" w16cid:durableId="529687760">
    <w:abstractNumId w:val="3"/>
  </w:num>
  <w:num w:numId="4" w16cid:durableId="1192231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3MzQytLAwNDFU0lEKTi0uzszPAykwqgUANzP6ziwAAAA="/>
  </w:docVars>
  <w:rsids>
    <w:rsidRoot w:val="004B027A"/>
    <w:rsid w:val="00013422"/>
    <w:rsid w:val="0001561F"/>
    <w:rsid w:val="00024FEF"/>
    <w:rsid w:val="00025B3D"/>
    <w:rsid w:val="0003458A"/>
    <w:rsid w:val="000353E2"/>
    <w:rsid w:val="00035B3F"/>
    <w:rsid w:val="00040472"/>
    <w:rsid w:val="00040DDA"/>
    <w:rsid w:val="000417F9"/>
    <w:rsid w:val="00042368"/>
    <w:rsid w:val="00044DD3"/>
    <w:rsid w:val="00050BD5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721AA"/>
    <w:rsid w:val="00177F63"/>
    <w:rsid w:val="001B3AF4"/>
    <w:rsid w:val="001C1771"/>
    <w:rsid w:val="001D5645"/>
    <w:rsid w:val="001F6605"/>
    <w:rsid w:val="00204897"/>
    <w:rsid w:val="0022413B"/>
    <w:rsid w:val="0023160C"/>
    <w:rsid w:val="002445C3"/>
    <w:rsid w:val="0025246A"/>
    <w:rsid w:val="00256F98"/>
    <w:rsid w:val="00261D29"/>
    <w:rsid w:val="002636CC"/>
    <w:rsid w:val="00273ED1"/>
    <w:rsid w:val="00284C50"/>
    <w:rsid w:val="002B426C"/>
    <w:rsid w:val="002D52AD"/>
    <w:rsid w:val="002E0988"/>
    <w:rsid w:val="002E1C21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A2228"/>
    <w:rsid w:val="003A370E"/>
    <w:rsid w:val="003B1CEB"/>
    <w:rsid w:val="003B5FA3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22C5"/>
    <w:rsid w:val="00437543"/>
    <w:rsid w:val="00463DDB"/>
    <w:rsid w:val="00463F9C"/>
    <w:rsid w:val="00466087"/>
    <w:rsid w:val="004715F4"/>
    <w:rsid w:val="00492DF4"/>
    <w:rsid w:val="00496941"/>
    <w:rsid w:val="00497F96"/>
    <w:rsid w:val="004B027A"/>
    <w:rsid w:val="004B1836"/>
    <w:rsid w:val="004D2AA1"/>
    <w:rsid w:val="004D3DBE"/>
    <w:rsid w:val="004E1B72"/>
    <w:rsid w:val="004F39F8"/>
    <w:rsid w:val="00541209"/>
    <w:rsid w:val="00544576"/>
    <w:rsid w:val="00546AD0"/>
    <w:rsid w:val="0055111E"/>
    <w:rsid w:val="005646C5"/>
    <w:rsid w:val="00577F29"/>
    <w:rsid w:val="005A39F5"/>
    <w:rsid w:val="005B5230"/>
    <w:rsid w:val="005D7BDE"/>
    <w:rsid w:val="005E5C24"/>
    <w:rsid w:val="005E75E3"/>
    <w:rsid w:val="005F64A5"/>
    <w:rsid w:val="0060596A"/>
    <w:rsid w:val="00611F0F"/>
    <w:rsid w:val="006208CA"/>
    <w:rsid w:val="00621624"/>
    <w:rsid w:val="006229CB"/>
    <w:rsid w:val="00623DFC"/>
    <w:rsid w:val="0063682D"/>
    <w:rsid w:val="00654B34"/>
    <w:rsid w:val="00662A76"/>
    <w:rsid w:val="006643A5"/>
    <w:rsid w:val="00665175"/>
    <w:rsid w:val="006734B5"/>
    <w:rsid w:val="00682E29"/>
    <w:rsid w:val="006868BF"/>
    <w:rsid w:val="006A182B"/>
    <w:rsid w:val="006A5CF1"/>
    <w:rsid w:val="006D2193"/>
    <w:rsid w:val="006D30CA"/>
    <w:rsid w:val="006D7B69"/>
    <w:rsid w:val="006E1BD2"/>
    <w:rsid w:val="006F0894"/>
    <w:rsid w:val="00706BA9"/>
    <w:rsid w:val="007074A4"/>
    <w:rsid w:val="00711CF5"/>
    <w:rsid w:val="0072698E"/>
    <w:rsid w:val="00730D8A"/>
    <w:rsid w:val="007566DC"/>
    <w:rsid w:val="00763ECF"/>
    <w:rsid w:val="00766222"/>
    <w:rsid w:val="00771D74"/>
    <w:rsid w:val="00780D15"/>
    <w:rsid w:val="0079296F"/>
    <w:rsid w:val="007B3FC8"/>
    <w:rsid w:val="007C2776"/>
    <w:rsid w:val="007F2D8D"/>
    <w:rsid w:val="007F35E7"/>
    <w:rsid w:val="00802557"/>
    <w:rsid w:val="0082190E"/>
    <w:rsid w:val="00822979"/>
    <w:rsid w:val="00826684"/>
    <w:rsid w:val="0083389F"/>
    <w:rsid w:val="00834BDF"/>
    <w:rsid w:val="00846EDC"/>
    <w:rsid w:val="00863BAD"/>
    <w:rsid w:val="00877CAF"/>
    <w:rsid w:val="00884746"/>
    <w:rsid w:val="008B755C"/>
    <w:rsid w:val="008C21B3"/>
    <w:rsid w:val="008E01E3"/>
    <w:rsid w:val="008E54D9"/>
    <w:rsid w:val="008F660D"/>
    <w:rsid w:val="00902BF4"/>
    <w:rsid w:val="00903512"/>
    <w:rsid w:val="00912E99"/>
    <w:rsid w:val="0092038C"/>
    <w:rsid w:val="009228CA"/>
    <w:rsid w:val="009408FF"/>
    <w:rsid w:val="00951308"/>
    <w:rsid w:val="0096077C"/>
    <w:rsid w:val="00972246"/>
    <w:rsid w:val="009722E5"/>
    <w:rsid w:val="009A295F"/>
    <w:rsid w:val="009A4FA6"/>
    <w:rsid w:val="009B3E93"/>
    <w:rsid w:val="009B525D"/>
    <w:rsid w:val="009E7C8B"/>
    <w:rsid w:val="009F4FF1"/>
    <w:rsid w:val="00A03DE2"/>
    <w:rsid w:val="00A133E1"/>
    <w:rsid w:val="00A21CE3"/>
    <w:rsid w:val="00A23B77"/>
    <w:rsid w:val="00A252C8"/>
    <w:rsid w:val="00A32C92"/>
    <w:rsid w:val="00A417C5"/>
    <w:rsid w:val="00A50605"/>
    <w:rsid w:val="00A520DC"/>
    <w:rsid w:val="00A71014"/>
    <w:rsid w:val="00A959DC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93D30"/>
    <w:rsid w:val="00B951D3"/>
    <w:rsid w:val="00B96C98"/>
    <w:rsid w:val="00BA2A79"/>
    <w:rsid w:val="00BA51AD"/>
    <w:rsid w:val="00BC3E7C"/>
    <w:rsid w:val="00BC4E4E"/>
    <w:rsid w:val="00BD1F20"/>
    <w:rsid w:val="00BD4F24"/>
    <w:rsid w:val="00BF45D0"/>
    <w:rsid w:val="00C46968"/>
    <w:rsid w:val="00C65BC0"/>
    <w:rsid w:val="00C82EB5"/>
    <w:rsid w:val="00CA781E"/>
    <w:rsid w:val="00CB5E3D"/>
    <w:rsid w:val="00CC30CD"/>
    <w:rsid w:val="00CD2824"/>
    <w:rsid w:val="00D04B17"/>
    <w:rsid w:val="00D231F3"/>
    <w:rsid w:val="00D33CBC"/>
    <w:rsid w:val="00D45749"/>
    <w:rsid w:val="00D56D3B"/>
    <w:rsid w:val="00DA3AF7"/>
    <w:rsid w:val="00DB5607"/>
    <w:rsid w:val="00DC41CB"/>
    <w:rsid w:val="00DC4507"/>
    <w:rsid w:val="00DE1107"/>
    <w:rsid w:val="00DE1A63"/>
    <w:rsid w:val="00DE2169"/>
    <w:rsid w:val="00DE5D39"/>
    <w:rsid w:val="00DE6BE4"/>
    <w:rsid w:val="00DF15A0"/>
    <w:rsid w:val="00E031ED"/>
    <w:rsid w:val="00E05C92"/>
    <w:rsid w:val="00E25996"/>
    <w:rsid w:val="00E2669F"/>
    <w:rsid w:val="00E34822"/>
    <w:rsid w:val="00E45559"/>
    <w:rsid w:val="00E472AC"/>
    <w:rsid w:val="00E71591"/>
    <w:rsid w:val="00E75D80"/>
    <w:rsid w:val="00EC5B26"/>
    <w:rsid w:val="00ED10E1"/>
    <w:rsid w:val="00EE23C0"/>
    <w:rsid w:val="00F0071D"/>
    <w:rsid w:val="00F01C7D"/>
    <w:rsid w:val="00F049F5"/>
    <w:rsid w:val="00F12E7A"/>
    <w:rsid w:val="00F62126"/>
    <w:rsid w:val="00F740E3"/>
    <w:rsid w:val="00F82F0C"/>
    <w:rsid w:val="00FA229C"/>
    <w:rsid w:val="00FB0676"/>
    <w:rsid w:val="00FB0C11"/>
    <w:rsid w:val="00FC6304"/>
    <w:rsid w:val="00FD0628"/>
    <w:rsid w:val="00FD2BEF"/>
    <w:rsid w:val="00FD3315"/>
    <w:rsid w:val="00FE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1EA8B3A"/>
  <w15:chartTrackingRefBased/>
  <w15:docId w15:val="{B9238FEB-83AB-4DBD-BDE6-2A296F40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  <w:style w:type="table" w:styleId="TableGrid">
    <w:name w:val="Table Grid"/>
    <w:basedOn w:val="TableNormal"/>
    <w:uiPriority w:val="59"/>
    <w:rsid w:val="00035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Templates_21062022\Landscape%2021062022\GEP%20Letterhead%20Landscape%20-%202106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D8566D-9D8A-4554-A001-11FBBB5C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GEP Letterhead Landscape - 21062022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Mandlenkosi Ndlovu</dc:creator>
  <cp:keywords/>
  <cp:lastModifiedBy>Palesa Shomang</cp:lastModifiedBy>
  <cp:revision>2</cp:revision>
  <cp:lastPrinted>2019-10-14T12:53:00Z</cp:lastPrinted>
  <dcterms:created xsi:type="dcterms:W3CDTF">2022-07-12T11:07:00Z</dcterms:created>
  <dcterms:modified xsi:type="dcterms:W3CDTF">2022-07-12T11:07:00Z</dcterms:modified>
</cp:coreProperties>
</file>